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1EB75" w14:textId="77777777" w:rsidR="00E90275" w:rsidRDefault="00E90275" w:rsidP="00E90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BURTON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642AC37" w14:textId="77777777" w:rsidR="00E90275" w:rsidRDefault="00E90275" w:rsidP="00E90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Brewood</w:t>
      </w:r>
      <w:proofErr w:type="spellEnd"/>
      <w:r>
        <w:rPr>
          <w:rFonts w:ascii="Times New Roman" w:hAnsi="Times New Roman" w:cs="Times New Roman"/>
        </w:rPr>
        <w:t xml:space="preserve">, Staffordshire. </w:t>
      </w:r>
    </w:p>
    <w:p w14:paraId="66D5831C" w14:textId="77777777" w:rsidR="00E90275" w:rsidRDefault="00E90275" w:rsidP="00E90275">
      <w:pPr>
        <w:rPr>
          <w:rFonts w:ascii="Times New Roman" w:hAnsi="Times New Roman" w:cs="Times New Roman"/>
        </w:rPr>
      </w:pPr>
    </w:p>
    <w:p w14:paraId="2813ADCD" w14:textId="77777777" w:rsidR="00E90275" w:rsidRDefault="00E90275" w:rsidP="00E90275">
      <w:pPr>
        <w:rPr>
          <w:rFonts w:ascii="Times New Roman" w:hAnsi="Times New Roman" w:cs="Times New Roman"/>
        </w:rPr>
      </w:pPr>
    </w:p>
    <w:p w14:paraId="15FF6924" w14:textId="77777777" w:rsidR="00E90275" w:rsidRDefault="00E90275" w:rsidP="00E90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Crown Valet to Edward IV.</w:t>
      </w:r>
    </w:p>
    <w:p w14:paraId="0271517D" w14:textId="77777777" w:rsidR="00E90275" w:rsidRDefault="00E90275" w:rsidP="00E90275">
      <w:pPr>
        <w:rPr>
          <w:rFonts w:ascii="Times New Roman" w:hAnsi="Times New Roman" w:cs="Times New Roman"/>
        </w:rPr>
      </w:pPr>
    </w:p>
    <w:p w14:paraId="504FDFDB" w14:textId="77777777" w:rsidR="00E90275" w:rsidRDefault="00E90275" w:rsidP="00E90275">
      <w:pPr>
        <w:rPr>
          <w:rFonts w:ascii="Times New Roman" w:hAnsi="Times New Roman" w:cs="Times New Roman"/>
        </w:rPr>
      </w:pPr>
    </w:p>
    <w:p w14:paraId="234BBE49" w14:textId="77777777" w:rsidR="00E90275" w:rsidRDefault="00E90275" w:rsidP="00E90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Weston, Abbot of </w:t>
      </w:r>
      <w:proofErr w:type="spellStart"/>
      <w:r>
        <w:rPr>
          <w:rFonts w:ascii="Times New Roman" w:hAnsi="Times New Roman" w:cs="Times New Roman"/>
        </w:rPr>
        <w:t>Pipewell</w:t>
      </w:r>
      <w:proofErr w:type="spellEnd"/>
      <w:r>
        <w:rPr>
          <w:rFonts w:ascii="Times New Roman" w:hAnsi="Times New Roman" w:cs="Times New Roman"/>
        </w:rPr>
        <w:t xml:space="preserve">, Northamptonshire(q.v.), brought a </w:t>
      </w:r>
    </w:p>
    <w:p w14:paraId="2BCFCC50" w14:textId="77777777" w:rsidR="00E90275" w:rsidRDefault="00E90275" w:rsidP="00E90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plaint of debt against him.</w:t>
      </w:r>
    </w:p>
    <w:p w14:paraId="5DDDF213" w14:textId="77777777" w:rsidR="00E90275" w:rsidRDefault="00E90275" w:rsidP="00E90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69CBB04" w14:textId="77777777" w:rsidR="00E90275" w:rsidRDefault="00E90275" w:rsidP="00E90275">
      <w:pPr>
        <w:rPr>
          <w:rFonts w:ascii="Times New Roman" w:hAnsi="Times New Roman" w:cs="Times New Roman"/>
        </w:rPr>
      </w:pPr>
    </w:p>
    <w:p w14:paraId="65BF4272" w14:textId="77777777" w:rsidR="00E90275" w:rsidRDefault="00E90275" w:rsidP="00E90275">
      <w:pPr>
        <w:rPr>
          <w:rFonts w:ascii="Times New Roman" w:hAnsi="Times New Roman" w:cs="Times New Roman"/>
        </w:rPr>
      </w:pPr>
    </w:p>
    <w:p w14:paraId="7564FFE1" w14:textId="77777777" w:rsidR="00E90275" w:rsidRDefault="00E90275" w:rsidP="00E90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2019</w:t>
      </w:r>
    </w:p>
    <w:p w14:paraId="76E9BE74" w14:textId="77777777" w:rsidR="006B2F86" w:rsidRPr="00E71FC3" w:rsidRDefault="00E902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01315" w14:textId="77777777" w:rsidR="00E90275" w:rsidRDefault="00E90275" w:rsidP="00E71FC3">
      <w:r>
        <w:separator/>
      </w:r>
    </w:p>
  </w:endnote>
  <w:endnote w:type="continuationSeparator" w:id="0">
    <w:p w14:paraId="21849763" w14:textId="77777777" w:rsidR="00E90275" w:rsidRDefault="00E9027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0E2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C64AE" w14:textId="77777777" w:rsidR="00E90275" w:rsidRDefault="00E90275" w:rsidP="00E71FC3">
      <w:r>
        <w:separator/>
      </w:r>
    </w:p>
  </w:footnote>
  <w:footnote w:type="continuationSeparator" w:id="0">
    <w:p w14:paraId="17EE857F" w14:textId="77777777" w:rsidR="00E90275" w:rsidRDefault="00E9027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27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027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F6B3E"/>
  <w15:chartTrackingRefBased/>
  <w15:docId w15:val="{EDD3ED51-51C0-485D-897C-505DD7483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27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2019-04-20T20:01:00Z</dcterms:created>
  <dcterms:modified xsi:type="dcterms:W3CDTF">2019-04-20T20:01:00Z</dcterms:modified>
</cp:coreProperties>
</file>